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794AF8" w14:textId="77777777" w:rsidR="003B6E9B" w:rsidRDefault="003B6E9B" w:rsidP="003B6E9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JOHNSON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7D3DECE6" w14:textId="77777777" w:rsidR="003B6E9B" w:rsidRDefault="003B6E9B" w:rsidP="003B6E9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Woodmansey, East Riding of Yorkshire. Miller.</w:t>
      </w:r>
    </w:p>
    <w:p w14:paraId="4BB62778" w14:textId="77777777" w:rsidR="003B6E9B" w:rsidRDefault="003B6E9B" w:rsidP="003B6E9B">
      <w:pPr>
        <w:pStyle w:val="NoSpacing"/>
        <w:rPr>
          <w:rFonts w:cs="Times New Roman"/>
          <w:szCs w:val="24"/>
        </w:rPr>
      </w:pPr>
    </w:p>
    <w:p w14:paraId="2615006F" w14:textId="77777777" w:rsidR="003B6E9B" w:rsidRDefault="003B6E9B" w:rsidP="003B6E9B">
      <w:pPr>
        <w:pStyle w:val="NoSpacing"/>
        <w:rPr>
          <w:rFonts w:cs="Times New Roman"/>
          <w:szCs w:val="24"/>
        </w:rPr>
      </w:pPr>
    </w:p>
    <w:p w14:paraId="0EBE7400" w14:textId="77777777" w:rsidR="003B6E9B" w:rsidRDefault="003B6E9B" w:rsidP="003B6E9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Ralph Same, Abbot of Meaux(q.v.), brought a plaint of debt against </w:t>
      </w:r>
      <w:proofErr w:type="gramStart"/>
      <w:r>
        <w:rPr>
          <w:rFonts w:cs="Times New Roman"/>
          <w:szCs w:val="24"/>
        </w:rPr>
        <w:t>him</w:t>
      </w:r>
      <w:proofErr w:type="gramEnd"/>
    </w:p>
    <w:p w14:paraId="3B74D707" w14:textId="77777777" w:rsidR="003B6E9B" w:rsidRDefault="003B6E9B" w:rsidP="003B6E9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and four others.</w:t>
      </w:r>
    </w:p>
    <w:p w14:paraId="0C69F5C6" w14:textId="77777777" w:rsidR="003B6E9B" w:rsidRDefault="003B6E9B" w:rsidP="003B6E9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58065251" w14:textId="77777777" w:rsidR="003B6E9B" w:rsidRDefault="003B6E9B" w:rsidP="003B6E9B">
      <w:pPr>
        <w:pStyle w:val="NoSpacing"/>
        <w:rPr>
          <w:rFonts w:cs="Times New Roman"/>
          <w:szCs w:val="24"/>
        </w:rPr>
      </w:pPr>
    </w:p>
    <w:p w14:paraId="0590DFC5" w14:textId="77777777" w:rsidR="003B6E9B" w:rsidRDefault="003B6E9B" w:rsidP="003B6E9B">
      <w:pPr>
        <w:pStyle w:val="NoSpacing"/>
        <w:rPr>
          <w:rFonts w:cs="Times New Roman"/>
          <w:szCs w:val="24"/>
        </w:rPr>
      </w:pPr>
    </w:p>
    <w:p w14:paraId="21E54316" w14:textId="77777777" w:rsidR="003B6E9B" w:rsidRDefault="003B6E9B" w:rsidP="003B6E9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4 April 2024</w:t>
      </w:r>
    </w:p>
    <w:p w14:paraId="3DF6A10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82155C" w14:textId="77777777" w:rsidR="003B6E9B" w:rsidRDefault="003B6E9B" w:rsidP="009139A6">
      <w:r>
        <w:separator/>
      </w:r>
    </w:p>
  </w:endnote>
  <w:endnote w:type="continuationSeparator" w:id="0">
    <w:p w14:paraId="1F61432C" w14:textId="77777777" w:rsidR="003B6E9B" w:rsidRDefault="003B6E9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756E8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D3DE5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049B8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B187B9" w14:textId="77777777" w:rsidR="003B6E9B" w:rsidRDefault="003B6E9B" w:rsidP="009139A6">
      <w:r>
        <w:separator/>
      </w:r>
    </w:p>
  </w:footnote>
  <w:footnote w:type="continuationSeparator" w:id="0">
    <w:p w14:paraId="4CAA2938" w14:textId="77777777" w:rsidR="003B6E9B" w:rsidRDefault="003B6E9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70768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612E1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ADC85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E9B"/>
    <w:rsid w:val="000666E0"/>
    <w:rsid w:val="002510B7"/>
    <w:rsid w:val="00270799"/>
    <w:rsid w:val="003B6E9B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53CA69"/>
  <w15:chartTrackingRefBased/>
  <w15:docId w15:val="{F15B0768-7A2D-4E1E-BFC7-448D61934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B6E9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2024-05-03T19:51:00Z</dcterms:created>
  <dcterms:modified xsi:type="dcterms:W3CDTF">2024-05-03T19:51:00Z</dcterms:modified>
</cp:coreProperties>
</file>